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C18FA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PYLATON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20B6D8DB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21AA1F94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8A3853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F8D89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3705A241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427)</w:t>
      </w:r>
    </w:p>
    <w:p w14:paraId="6E2E5726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24E36" w14:textId="77777777" w:rsidR="0044690A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F1567" w14:textId="77777777" w:rsidR="0044690A" w:rsidRPr="007B4693" w:rsidRDefault="0044690A" w:rsidP="00446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2021</w:t>
      </w:r>
    </w:p>
    <w:p w14:paraId="7918AC63" w14:textId="32B4FB92" w:rsidR="00BA00AB" w:rsidRPr="0044690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469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82CA3" w14:textId="77777777" w:rsidR="0044690A" w:rsidRDefault="0044690A" w:rsidP="009139A6">
      <w:r>
        <w:separator/>
      </w:r>
    </w:p>
  </w:endnote>
  <w:endnote w:type="continuationSeparator" w:id="0">
    <w:p w14:paraId="0659176B" w14:textId="77777777" w:rsidR="0044690A" w:rsidRDefault="004469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A4E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824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0DC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A3DC9" w14:textId="77777777" w:rsidR="0044690A" w:rsidRDefault="0044690A" w:rsidP="009139A6">
      <w:r>
        <w:separator/>
      </w:r>
    </w:p>
  </w:footnote>
  <w:footnote w:type="continuationSeparator" w:id="0">
    <w:p w14:paraId="09F02D40" w14:textId="77777777" w:rsidR="0044690A" w:rsidRDefault="004469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1A7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3E1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487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90A"/>
    <w:rsid w:val="000666E0"/>
    <w:rsid w:val="002510B7"/>
    <w:rsid w:val="0044690A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25992"/>
  <w15:chartTrackingRefBased/>
  <w15:docId w15:val="{88CFE5B4-558F-4E15-8D12-2DC99B90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2021-04-02T20:03:00Z</dcterms:created>
  <dcterms:modified xsi:type="dcterms:W3CDTF">2021-04-02T20:05:00Z</dcterms:modified>
</cp:coreProperties>
</file>